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871C4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LATTON</w:t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4C15CAD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90D0A14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44861B4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Richard Broun of </w:t>
      </w:r>
      <w:proofErr w:type="spell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Bucklebury</w:t>
      </w:r>
      <w:proofErr w:type="spell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77D91852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Berkshire(q.v.), Richard Raven of Wheatley, </w:t>
      </w:r>
      <w:proofErr w:type="spell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Oxfordshire</w:t>
      </w:r>
      <w:proofErr w:type="spell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Henry</w:t>
      </w:r>
    </w:p>
    <w:p w14:paraId="5E86EB23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Millen of </w:t>
      </w:r>
      <w:proofErr w:type="spell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Crendon</w:t>
      </w:r>
      <w:proofErr w:type="spell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Buckinghamshire(q.v.), George </w:t>
      </w:r>
      <w:proofErr w:type="spell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Trotte</w:t>
      </w:r>
      <w:proofErr w:type="spell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Colnbrook(q.v.)</w:t>
      </w:r>
    </w:p>
    <w:p w14:paraId="78F78689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and William </w:t>
      </w:r>
      <w:proofErr w:type="spell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Pakyngton</w:t>
      </w:r>
      <w:proofErr w:type="spell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Colnbrook(q.v.).</w:t>
      </w:r>
    </w:p>
    <w:p w14:paraId="4AF13A64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 </w:t>
      </w:r>
      <w:hyperlink r:id="rId6" w:history="1">
        <w:r w:rsidRPr="0035387E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</w:rPr>
          <w:t>http://aalt.law.uh.edu/Indices/CP40Indices/CP40no883Pl.htm</w:t>
        </w:r>
      </w:hyperlink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 xml:space="preserve">  )</w:t>
      </w:r>
    </w:p>
    <w:p w14:paraId="2359FBA7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Richard Garrard of </w:t>
      </w:r>
      <w:proofErr w:type="spell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Senningfield</w:t>
      </w:r>
      <w:proofErr w:type="spell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4E17E9AB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Berkshire(q.v.).  (ibid.)</w:t>
      </w:r>
    </w:p>
    <w:p w14:paraId="066C2136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Peter </w:t>
      </w:r>
      <w:proofErr w:type="spell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Shotesbroke</w:t>
      </w:r>
      <w:proofErr w:type="spell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Newnham,</w:t>
      </w:r>
    </w:p>
    <w:p w14:paraId="7D42D128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Oxfordshire</w:t>
      </w:r>
      <w:proofErr w:type="spell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   (ibid.)</w:t>
      </w:r>
    </w:p>
    <w:p w14:paraId="075EE2BF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made a plaint of debt against Henry Weston of Wallingford,</w:t>
      </w:r>
    </w:p>
    <w:p w14:paraId="5E2D6C90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Berkshire(q.v.), Henry </w:t>
      </w:r>
      <w:proofErr w:type="spell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Masey</w:t>
      </w:r>
      <w:proofErr w:type="spell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Wallingford(q.v.), Nicholas </w:t>
      </w:r>
      <w:proofErr w:type="spellStart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Hert</w:t>
      </w:r>
      <w:proofErr w:type="spellEnd"/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0FAAAC7A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Bagshot(q.v.), Richard Wyse of Wallingford(q.v.) and Thomas Edmon</w:t>
      </w:r>
    </w:p>
    <w:p w14:paraId="21A787D5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of Abingdon(q.v.).   (ibid.)</w:t>
      </w:r>
    </w:p>
    <w:p w14:paraId="3312C31B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</w:p>
    <w:p w14:paraId="71D3BCA5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2F8FDFA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534395D" w14:textId="77777777" w:rsidR="0035387E" w:rsidRPr="0035387E" w:rsidRDefault="0035387E" w:rsidP="0035387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35387E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27 June 2021</w:t>
      </w:r>
    </w:p>
    <w:p w14:paraId="14B4D64F" w14:textId="77777777" w:rsidR="00BA00AB" w:rsidRPr="0035387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538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6D184" w14:textId="77777777" w:rsidR="0035387E" w:rsidRDefault="0035387E" w:rsidP="009139A6">
      <w:r>
        <w:separator/>
      </w:r>
    </w:p>
  </w:endnote>
  <w:endnote w:type="continuationSeparator" w:id="0">
    <w:p w14:paraId="56BDE0EC" w14:textId="77777777" w:rsidR="0035387E" w:rsidRDefault="003538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21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CCD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5A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E5A14" w14:textId="77777777" w:rsidR="0035387E" w:rsidRDefault="0035387E" w:rsidP="009139A6">
      <w:r>
        <w:separator/>
      </w:r>
    </w:p>
  </w:footnote>
  <w:footnote w:type="continuationSeparator" w:id="0">
    <w:p w14:paraId="37244D26" w14:textId="77777777" w:rsidR="0035387E" w:rsidRDefault="003538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6A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69A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2D7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7E"/>
    <w:rsid w:val="000666E0"/>
    <w:rsid w:val="002510B7"/>
    <w:rsid w:val="0035387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3971B"/>
  <w15:chartTrackingRefBased/>
  <w15:docId w15:val="{8916E82F-2491-4599-BB9B-D01F0B89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38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2021-08-25T18:37:00Z</dcterms:created>
  <dcterms:modified xsi:type="dcterms:W3CDTF">2021-08-25T18:38:00Z</dcterms:modified>
</cp:coreProperties>
</file>